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7"/>
        <w:gridCol w:w="2093"/>
        <w:gridCol w:w="2094"/>
      </w:tblGrid>
      <w:tr w:rsidR="00E050CE" w:rsidRPr="00EF07FB" w:rsidTr="00794E17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E050CE" w:rsidRPr="00EF07FB" w:rsidRDefault="00E050CE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«Лабораторно-исследовательский центр»; 344029, РОССИЯ, Ростовская область, Первомайский, Ростов-на-Дону, ул. Менжинского/Страны Советов/Троллейбусная, 2/13/1, пом. н1 (инв. № 586); Регистрационный номер - 483 от 20.09.2017</w:t>
            </w:r>
          </w:p>
        </w:tc>
      </w:tr>
      <w:tr w:rsidR="00E050CE" w:rsidRPr="00EF07FB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E050CE" w:rsidRPr="00EF07FB" w:rsidRDefault="00E050CE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F07FB">
              <w:rPr>
                <w:color w:val="000000"/>
                <w:sz w:val="18"/>
                <w:szCs w:val="18"/>
              </w:rPr>
              <w:t xml:space="preserve"> </w:t>
            </w:r>
            <w:r w:rsidRPr="00EF07F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F07F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F07F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E050CE" w:rsidRPr="00EF07FB" w:rsidTr="00794E17">
        <w:trPr>
          <w:jc w:val="center"/>
        </w:trPr>
        <w:tc>
          <w:tcPr>
            <w:tcW w:w="6345" w:type="dxa"/>
            <w:vAlign w:val="center"/>
          </w:tcPr>
          <w:p w:rsidR="00E050CE" w:rsidRPr="00EF07FB" w:rsidRDefault="00E050CE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vAlign w:val="center"/>
          </w:tcPr>
          <w:p w:rsidR="00E050CE" w:rsidRPr="00EF07FB" w:rsidRDefault="00E050CE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E050CE" w:rsidRPr="00EF07FB" w:rsidRDefault="00E050CE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E050CE" w:rsidRPr="00EF07FB" w:rsidTr="00794E17">
        <w:trPr>
          <w:jc w:val="center"/>
        </w:trPr>
        <w:tc>
          <w:tcPr>
            <w:tcW w:w="6345" w:type="dxa"/>
            <w:vAlign w:val="center"/>
          </w:tcPr>
          <w:p w:rsidR="00E050CE" w:rsidRPr="00EF07FB" w:rsidRDefault="00E050C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E050CE" w:rsidRPr="00EF07FB" w:rsidRDefault="00E050C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07.03.2017</w:t>
            </w:r>
          </w:p>
        </w:tc>
        <w:tc>
          <w:tcPr>
            <w:tcW w:w="2038" w:type="dxa"/>
            <w:vAlign w:val="center"/>
          </w:tcPr>
          <w:p w:rsidR="00E050CE" w:rsidRPr="00EF07FB" w:rsidRDefault="00E050C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050CE" w:rsidRPr="00EF07FB" w:rsidRDefault="00E050CE" w:rsidP="00794E17">
      <w:pPr>
        <w:pStyle w:val="Heading1"/>
      </w:pPr>
    </w:p>
    <w:p w:rsidR="00E050CE" w:rsidRPr="00A22972" w:rsidRDefault="00E050CE" w:rsidP="00367816">
      <w:pPr>
        <w:pStyle w:val="Heading1"/>
        <w:rPr>
          <w:sz w:val="18"/>
          <w:szCs w:val="18"/>
        </w:rPr>
      </w:pPr>
      <w:r w:rsidRPr="00A22972">
        <w:rPr>
          <w:sz w:val="18"/>
          <w:szCs w:val="18"/>
        </w:rPr>
        <w:t>ПРОТОКОЛ</w:t>
      </w:r>
      <w:r w:rsidRPr="00A22972">
        <w:rPr>
          <w:sz w:val="18"/>
          <w:szCs w:val="18"/>
        </w:rPr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E050CE" w:rsidRPr="00A2297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0CE" w:rsidRPr="00A22972" w:rsidRDefault="00E050CE" w:rsidP="00367816">
            <w:pPr>
              <w:rPr>
                <w:sz w:val="18"/>
                <w:szCs w:val="18"/>
              </w:rPr>
            </w:pPr>
            <w:r w:rsidRPr="00A22972">
              <w:rPr>
                <w:sz w:val="18"/>
                <w:szCs w:val="18"/>
              </w:rP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50CE" w:rsidRPr="00A22972" w:rsidRDefault="00E050CE" w:rsidP="0036781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18"/>
                <w:szCs w:val="18"/>
              </w:rPr>
              <w:t>23-86/19- Н</w:t>
            </w:r>
          </w:p>
        </w:tc>
      </w:tr>
      <w:tr w:rsidR="00E050CE" w:rsidRPr="00A2297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0CE" w:rsidRPr="00A22972" w:rsidRDefault="00E050CE" w:rsidP="00367816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0CE" w:rsidRPr="00A22972" w:rsidRDefault="00E050CE" w:rsidP="00883461">
            <w:pPr>
              <w:pStyle w:val="a2"/>
              <w:rPr>
                <w:bCs/>
                <w:sz w:val="18"/>
                <w:szCs w:val="18"/>
              </w:rPr>
            </w:pPr>
            <w:r w:rsidRPr="00A22972">
              <w:rPr>
                <w:sz w:val="18"/>
                <w:szCs w:val="18"/>
                <w:vertAlign w:val="superscript"/>
              </w:rPr>
              <w:t>(идентификационный номер протокола)</w:t>
            </w:r>
          </w:p>
        </w:tc>
      </w:tr>
    </w:tbl>
    <w:p w:rsidR="00E050CE" w:rsidRPr="00A22972" w:rsidRDefault="00E050CE" w:rsidP="00AD14A4">
      <w:pPr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>1. Дата проведения измерений (оценки):</w:t>
      </w:r>
      <w:r w:rsidRPr="00A22972">
        <w:rPr>
          <w:sz w:val="18"/>
          <w:szCs w:val="18"/>
        </w:rPr>
        <w:t xml:space="preserve"> </w:t>
      </w:r>
      <w:fldSimple w:instr=" DOCVARIABLE izm_date \* MERGEFORMAT ">
        <w:r>
          <w:rPr>
            <w:sz w:val="18"/>
            <w:szCs w:val="18"/>
          </w:rPr>
          <w:t xml:space="preserve">22.04.2019 </w:t>
        </w:r>
      </w:fldSimple>
    </w:p>
    <w:p w:rsidR="00E050CE" w:rsidRPr="00A22972" w:rsidRDefault="00E050CE" w:rsidP="00364A6A">
      <w:pPr>
        <w:spacing w:before="120"/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 xml:space="preserve">    Дата выдачи протокола</w:t>
      </w:r>
      <w:r w:rsidRPr="00A22972">
        <w:rPr>
          <w:b/>
          <w:color w:val="000000"/>
          <w:sz w:val="18"/>
          <w:szCs w:val="18"/>
        </w:rPr>
        <w:t>:</w:t>
      </w:r>
      <w:r w:rsidRPr="00A22972">
        <w:rPr>
          <w:color w:val="000000"/>
          <w:sz w:val="18"/>
          <w:szCs w:val="18"/>
        </w:rPr>
        <w:t xml:space="preserve"> </w:t>
      </w:r>
      <w:fldSimple w:instr=" DOCVARIABLE fill_date \* MERGEFORMAT ">
        <w:r>
          <w:rPr>
            <w:bCs/>
            <w:sz w:val="18"/>
            <w:szCs w:val="18"/>
          </w:rPr>
          <w:t xml:space="preserve">30.04.2019 </w:t>
        </w:r>
      </w:fldSimple>
    </w:p>
    <w:p w:rsidR="00E050CE" w:rsidRPr="00A22972" w:rsidRDefault="00E050CE" w:rsidP="00F1794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2. Сведения о работодателе:</w:t>
      </w:r>
    </w:p>
    <w:p w:rsidR="00E050CE" w:rsidRPr="00A22972" w:rsidRDefault="00E050C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2.1. Наименование работодателя:</w:t>
      </w:r>
      <w:r w:rsidRPr="00A22972">
        <w:rPr>
          <w:rStyle w:val="a3"/>
          <w:sz w:val="18"/>
          <w:szCs w:val="18"/>
        </w:rPr>
        <w:t xml:space="preserve"> </w:t>
      </w:r>
      <w:fldSimple w:instr=" DOCVARIABLE rbtd_name \* MERGEFORMAT ">
        <w:r w:rsidRPr="001B548A">
          <w:rPr>
            <w:rStyle w:val="a3"/>
            <w:sz w:val="18"/>
            <w:szCs w:val="18"/>
          </w:rPr>
          <w:t xml:space="preserve">Акционерное общество "Клевер" </w:t>
        </w:r>
      </w:fldSimple>
      <w:r w:rsidRPr="00A22972">
        <w:rPr>
          <w:rStyle w:val="a3"/>
          <w:sz w:val="18"/>
          <w:szCs w:val="18"/>
        </w:rPr>
        <w:t> </w:t>
      </w:r>
    </w:p>
    <w:p w:rsidR="00E050CE" w:rsidRPr="00A22972" w:rsidRDefault="00E050C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2.2. Место нахождения и место осуществления деятельности работодателя:</w:t>
      </w:r>
      <w:r w:rsidRPr="00A22972">
        <w:rPr>
          <w:rStyle w:val="a3"/>
          <w:sz w:val="18"/>
          <w:szCs w:val="18"/>
        </w:rPr>
        <w:t xml:space="preserve"> </w:t>
      </w:r>
      <w:fldSimple w:instr=" DOCVARIABLE rbtd_adr \* MERGEFORMAT ">
        <w:r w:rsidRPr="001B548A">
          <w:rPr>
            <w:rStyle w:val="a3"/>
            <w:sz w:val="18"/>
            <w:szCs w:val="18"/>
          </w:rPr>
          <w:t xml:space="preserve">344065, г. Ростов-на-Дону, ул. 50-летия Ростсельмаша, 2-6/22 </w:t>
        </w:r>
      </w:fldSimple>
      <w:r w:rsidRPr="00A22972">
        <w:rPr>
          <w:rStyle w:val="a3"/>
          <w:sz w:val="18"/>
          <w:szCs w:val="18"/>
        </w:rPr>
        <w:t> </w:t>
      </w:r>
    </w:p>
    <w:p w:rsidR="00E050CE" w:rsidRPr="00A22972" w:rsidRDefault="00E050C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2.3. Наименование структурного подразделения:</w:t>
      </w:r>
      <w:r w:rsidRPr="00A22972">
        <w:rPr>
          <w:rStyle w:val="a3"/>
          <w:sz w:val="18"/>
          <w:szCs w:val="18"/>
        </w:rPr>
        <w:t xml:space="preserve"> </w:t>
      </w:r>
      <w:fldSimple w:instr=" DOCVARIABLE ceh_info \* MERGEFORMAT ">
        <w:r w:rsidRPr="001B548A">
          <w:rPr>
            <w:rStyle w:val="a3"/>
            <w:sz w:val="18"/>
            <w:szCs w:val="18"/>
          </w:rPr>
          <w:t xml:space="preserve"> Заготовительный участок</w:t>
        </w:r>
      </w:fldSimple>
      <w:r w:rsidRPr="00A22972">
        <w:rPr>
          <w:rStyle w:val="a3"/>
          <w:sz w:val="18"/>
          <w:szCs w:val="18"/>
        </w:rPr>
        <w:t> </w:t>
      </w:r>
    </w:p>
    <w:p w:rsidR="00E050CE" w:rsidRPr="00A22972" w:rsidRDefault="00E050CE" w:rsidP="00F1794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3. Сведения о рабочем месте:</w:t>
      </w:r>
    </w:p>
    <w:p w:rsidR="00E050CE" w:rsidRPr="00A22972" w:rsidRDefault="00E050C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3.1. Номер рабочего места:</w:t>
      </w:r>
      <w:r w:rsidRPr="00A22972">
        <w:rPr>
          <w:rStyle w:val="a3"/>
          <w:sz w:val="18"/>
          <w:szCs w:val="18"/>
        </w:rPr>
        <w:t xml:space="preserve"> </w:t>
      </w:r>
      <w:fldSimple w:instr=" DOCVARIABLE rm_number \* MERGEFORMAT ">
        <w:r w:rsidRPr="001B548A">
          <w:rPr>
            <w:sz w:val="18"/>
            <w:szCs w:val="18"/>
            <w:u w:val="single"/>
          </w:rPr>
          <w:t xml:space="preserve"> 23-86/19 </w:t>
        </w:r>
      </w:fldSimple>
      <w:r w:rsidRPr="00A22972">
        <w:rPr>
          <w:rStyle w:val="a3"/>
          <w:sz w:val="18"/>
          <w:szCs w:val="18"/>
        </w:rPr>
        <w:t> </w:t>
      </w:r>
    </w:p>
    <w:p w:rsidR="00E050CE" w:rsidRPr="00A22972" w:rsidRDefault="00E050C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3.2. Наименование рабочего места:</w:t>
      </w:r>
      <w:r w:rsidRPr="00A22972">
        <w:rPr>
          <w:rStyle w:val="a3"/>
          <w:sz w:val="18"/>
          <w:szCs w:val="18"/>
        </w:rPr>
        <w:t xml:space="preserve"> </w:t>
      </w:r>
      <w:fldSimple w:instr=" DOCVARIABLE rm_name \* MERGEFORMAT ">
        <w:r w:rsidRPr="001B548A">
          <w:rPr>
            <w:rStyle w:val="a3"/>
            <w:sz w:val="18"/>
            <w:szCs w:val="18"/>
          </w:rPr>
          <w:t xml:space="preserve"> Тракторист </w:t>
        </w:r>
      </w:fldSimple>
    </w:p>
    <w:p w:rsidR="00E050CE" w:rsidRPr="00A22972" w:rsidRDefault="00E050CE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3.3. Код по ОК 016-94:</w:t>
      </w:r>
      <w:r w:rsidRPr="00A22972">
        <w:rPr>
          <w:rStyle w:val="a3"/>
          <w:sz w:val="18"/>
          <w:szCs w:val="18"/>
        </w:rPr>
        <w:t xml:space="preserve"> </w:t>
      </w:r>
      <w:fldSimple w:instr=" DOCVARIABLE codeok \* MERGEFORMAT ">
        <w:r w:rsidRPr="001B548A">
          <w:rPr>
            <w:rStyle w:val="a3"/>
            <w:sz w:val="18"/>
            <w:szCs w:val="18"/>
          </w:rPr>
          <w:t xml:space="preserve"> 19203 </w:t>
        </w:r>
      </w:fldSimple>
      <w:r w:rsidRPr="00A22972">
        <w:rPr>
          <w:rStyle w:val="a3"/>
          <w:sz w:val="18"/>
          <w:szCs w:val="18"/>
        </w:rPr>
        <w:t> </w:t>
      </w:r>
    </w:p>
    <w:p w:rsidR="00E050CE" w:rsidRPr="00A22972" w:rsidRDefault="00E050CE" w:rsidP="0092778A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 xml:space="preserve">4. Сведения о средствах измерения: </w:t>
      </w:r>
      <w:fldSimple w:instr=" DOCVARIABLE izm_tools \* MERGEFORMAT ">
        <w:r w:rsidRPr="001B548A">
          <w:rPr>
            <w:sz w:val="18"/>
            <w:szCs w:val="18"/>
          </w:rPr>
          <w:t xml:space="preserve">    </w:t>
        </w:r>
      </w:fldSimple>
    </w:p>
    <w:tbl>
      <w:tblPr>
        <w:tblW w:w="49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9"/>
        <w:gridCol w:w="1664"/>
        <w:gridCol w:w="1816"/>
        <w:gridCol w:w="1664"/>
      </w:tblGrid>
      <w:tr w:rsidR="00E050CE" w:rsidRPr="00A22972" w:rsidTr="005D4904">
        <w:trPr>
          <w:jc w:val="center"/>
        </w:trPr>
        <w:tc>
          <w:tcPr>
            <w:tcW w:w="5449" w:type="dxa"/>
            <w:vAlign w:val="center"/>
          </w:tcPr>
          <w:p w:rsidR="00E050CE" w:rsidRPr="00A22972" w:rsidRDefault="00E050CE" w:rsidP="00883461">
            <w:pPr>
              <w:pStyle w:val="a1"/>
              <w:rPr>
                <w:szCs w:val="18"/>
              </w:rPr>
            </w:pPr>
            <w:bookmarkStart w:id="3" w:name="si_table"/>
            <w:bookmarkEnd w:id="3"/>
            <w:r w:rsidRPr="00A22972">
              <w:rPr>
                <w:szCs w:val="18"/>
              </w:rPr>
              <w:t>Наименование средства измерения</w:t>
            </w:r>
          </w:p>
        </w:tc>
        <w:tc>
          <w:tcPr>
            <w:tcW w:w="1664" w:type="dxa"/>
            <w:vAlign w:val="center"/>
          </w:tcPr>
          <w:p w:rsidR="00E050CE" w:rsidRPr="00A22972" w:rsidRDefault="00E050CE" w:rsidP="00883461">
            <w:pPr>
              <w:pStyle w:val="a1"/>
              <w:rPr>
                <w:szCs w:val="18"/>
              </w:rPr>
            </w:pPr>
            <w:bookmarkStart w:id="4" w:name="si_factory_num"/>
            <w:bookmarkEnd w:id="4"/>
            <w:r w:rsidRPr="00A22972">
              <w:rPr>
                <w:szCs w:val="18"/>
              </w:rPr>
              <w:t>Заводской номер</w:t>
            </w:r>
          </w:p>
        </w:tc>
        <w:tc>
          <w:tcPr>
            <w:tcW w:w="1816" w:type="dxa"/>
            <w:vAlign w:val="center"/>
          </w:tcPr>
          <w:p w:rsidR="00E050CE" w:rsidRPr="00A22972" w:rsidRDefault="00E050CE" w:rsidP="00883461">
            <w:pPr>
              <w:pStyle w:val="a1"/>
              <w:rPr>
                <w:szCs w:val="18"/>
              </w:rPr>
            </w:pPr>
            <w:bookmarkStart w:id="5" w:name="si_sertif"/>
            <w:bookmarkEnd w:id="5"/>
            <w:r w:rsidRPr="00A22972">
              <w:rPr>
                <w:szCs w:val="18"/>
              </w:rPr>
              <w:t>№ свидетельства</w:t>
            </w:r>
          </w:p>
        </w:tc>
        <w:tc>
          <w:tcPr>
            <w:tcW w:w="1664" w:type="dxa"/>
            <w:vAlign w:val="center"/>
          </w:tcPr>
          <w:p w:rsidR="00E050CE" w:rsidRPr="00A22972" w:rsidRDefault="00E050CE" w:rsidP="00883461">
            <w:pPr>
              <w:pStyle w:val="a1"/>
              <w:rPr>
                <w:szCs w:val="18"/>
              </w:rPr>
            </w:pPr>
            <w:bookmarkStart w:id="6" w:name="si_end_date"/>
            <w:bookmarkEnd w:id="6"/>
            <w:r w:rsidRPr="00A22972">
              <w:rPr>
                <w:szCs w:val="18"/>
              </w:rPr>
              <w:t>Действительно до:</w:t>
            </w:r>
          </w:p>
        </w:tc>
      </w:tr>
      <w:tr w:rsidR="00E050CE" w:rsidRPr="00A22972" w:rsidTr="005D4904">
        <w:trPr>
          <w:jc w:val="center"/>
        </w:trPr>
        <w:tc>
          <w:tcPr>
            <w:tcW w:w="5449" w:type="dxa"/>
            <w:vAlign w:val="center"/>
          </w:tcPr>
          <w:p w:rsidR="00E050CE" w:rsidRPr="00A22972" w:rsidRDefault="00E050CE" w:rsidP="004211B4">
            <w:pPr>
              <w:pStyle w:val="a1"/>
              <w:jc w:val="left"/>
              <w:rPr>
                <w:szCs w:val="18"/>
              </w:rPr>
            </w:pPr>
            <w:r>
              <w:rPr>
                <w:szCs w:val="18"/>
              </w:rPr>
              <w:t>Секундомер СОПпр-2а-3-000</w:t>
            </w:r>
          </w:p>
        </w:tc>
        <w:tc>
          <w:tcPr>
            <w:tcW w:w="1664" w:type="dxa"/>
            <w:vAlign w:val="center"/>
          </w:tcPr>
          <w:p w:rsidR="00E050CE" w:rsidRPr="00A22972" w:rsidRDefault="00E050CE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8666</w:t>
            </w:r>
          </w:p>
        </w:tc>
        <w:tc>
          <w:tcPr>
            <w:tcW w:w="1816" w:type="dxa"/>
            <w:vAlign w:val="center"/>
          </w:tcPr>
          <w:p w:rsidR="00E050CE" w:rsidRPr="00A22972" w:rsidRDefault="00E050CE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03.012630.18</w:t>
            </w:r>
          </w:p>
        </w:tc>
        <w:tc>
          <w:tcPr>
            <w:tcW w:w="1664" w:type="dxa"/>
            <w:vAlign w:val="center"/>
          </w:tcPr>
          <w:p w:rsidR="00E050CE" w:rsidRPr="00A22972" w:rsidRDefault="00E050CE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07.11.2019</w:t>
            </w:r>
          </w:p>
        </w:tc>
      </w:tr>
    </w:tbl>
    <w:p w:rsidR="00E050CE" w:rsidRPr="00A22972" w:rsidRDefault="00E050CE" w:rsidP="0092778A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050CE" w:rsidRPr="00A22972" w:rsidRDefault="00E050CE" w:rsidP="00AD14A4">
      <w:pPr>
        <w:rPr>
          <w:sz w:val="18"/>
          <w:szCs w:val="18"/>
        </w:rPr>
      </w:pPr>
      <w:fldSimple w:instr=" DOCVARIABLE izm_nd_new \* MERGEFORMAT ">
        <w:r w:rsidRPr="006A681D">
          <w:rPr>
            <w:sz w:val="18"/>
            <w:szCs w:val="18"/>
          </w:rPr>
          <w:t>- 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</w:t>
        </w:r>
      </w:fldSimple>
    </w:p>
    <w:p w:rsidR="00E050CE" w:rsidRPr="00A22972" w:rsidRDefault="00E050CE" w:rsidP="005859B9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 xml:space="preserve">6. Краткое описание выполняемой работы: </w:t>
      </w:r>
    </w:p>
    <w:p w:rsidR="00E050CE" w:rsidRPr="00A22972" w:rsidRDefault="00E050CE" w:rsidP="005859B9">
      <w:pPr>
        <w:rPr>
          <w:sz w:val="18"/>
          <w:szCs w:val="18"/>
        </w:rPr>
      </w:pPr>
      <w:fldSimple w:instr=" DOCVARIABLE operac \* MERGEFORMAT ">
        <w:r w:rsidRPr="00DF4A78">
          <w:rPr>
            <w:sz w:val="18"/>
            <w:szCs w:val="18"/>
          </w:rPr>
          <w:t xml:space="preserve"> Выполняет должностные обязанности </w:t>
        </w:r>
        <w:r w:rsidRPr="00DF4A78">
          <w:t xml:space="preserve">согласно должностной инструкции </w:t>
        </w:r>
      </w:fldSimple>
    </w:p>
    <w:p w:rsidR="00E050CE" w:rsidRPr="00A22972" w:rsidRDefault="00E050CE" w:rsidP="00FC407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391"/>
        <w:gridCol w:w="2422"/>
        <w:gridCol w:w="2268"/>
        <w:gridCol w:w="1515"/>
      </w:tblGrid>
      <w:tr w:rsidR="00E050CE" w:rsidRPr="00A22972" w:rsidTr="00FC4076">
        <w:trPr>
          <w:cantSplit/>
          <w:tblHeader/>
          <w:jc w:val="center"/>
        </w:trPr>
        <w:tc>
          <w:tcPr>
            <w:tcW w:w="4113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A22972">
              <w:rPr>
                <w:szCs w:val="18"/>
              </w:rPr>
              <w:t>Показатели напряженности</w:t>
            </w:r>
          </w:p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трудового процесса</w:t>
            </w:r>
          </w:p>
        </w:tc>
        <w:tc>
          <w:tcPr>
            <w:tcW w:w="2268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bookmarkStart w:id="9" w:name="fact_column"/>
            <w:bookmarkEnd w:id="9"/>
            <w:r w:rsidRPr="00A22972">
              <w:rPr>
                <w:szCs w:val="18"/>
              </w:rPr>
              <w:t>Фактическое значение</w:t>
            </w:r>
            <w:r w:rsidRPr="00A22972">
              <w:rPr>
                <w:szCs w:val="18"/>
              </w:rPr>
              <w:br/>
              <w:t>показателя</w:t>
            </w:r>
          </w:p>
        </w:tc>
        <w:tc>
          <w:tcPr>
            <w:tcW w:w="2124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bookmarkStart w:id="10" w:name="norm_column"/>
            <w:bookmarkEnd w:id="10"/>
            <w:r w:rsidRPr="00A22972">
              <w:rPr>
                <w:szCs w:val="18"/>
              </w:rPr>
              <w:t>Предельно допустимое</w:t>
            </w:r>
            <w:r w:rsidRPr="00A22972">
              <w:rPr>
                <w:szCs w:val="18"/>
              </w:rPr>
              <w:br/>
              <w:t>значение показателя</w:t>
            </w:r>
          </w:p>
        </w:tc>
        <w:tc>
          <w:tcPr>
            <w:tcW w:w="1419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bookmarkStart w:id="11" w:name="kut_column"/>
            <w:bookmarkEnd w:id="11"/>
            <w:r w:rsidRPr="00A22972">
              <w:rPr>
                <w:szCs w:val="18"/>
              </w:rPr>
              <w:t>Класс условий труда</w:t>
            </w:r>
          </w:p>
        </w:tc>
      </w:tr>
      <w:tr w:rsidR="00E050CE" w:rsidRPr="00A22972" w:rsidTr="00FC4076">
        <w:trPr>
          <w:jc w:val="center"/>
        </w:trPr>
        <w:tc>
          <w:tcPr>
            <w:tcW w:w="4113" w:type="dxa"/>
            <w:vAlign w:val="center"/>
          </w:tcPr>
          <w:p w:rsidR="00E050CE" w:rsidRPr="00A22972" w:rsidRDefault="00E050CE" w:rsidP="00FC4076">
            <w:pPr>
              <w:pStyle w:val="a1"/>
              <w:jc w:val="left"/>
              <w:rPr>
                <w:b/>
                <w:szCs w:val="18"/>
              </w:rPr>
            </w:pPr>
            <w:r w:rsidRPr="00A22972">
              <w:rPr>
                <w:b/>
                <w:szCs w:val="18"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</w:p>
        </w:tc>
        <w:tc>
          <w:tcPr>
            <w:tcW w:w="2124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</w:p>
        </w:tc>
      </w:tr>
      <w:tr w:rsidR="00E050CE" w:rsidRPr="00A22972" w:rsidTr="00FC4076">
        <w:trPr>
          <w:jc w:val="center"/>
        </w:trPr>
        <w:tc>
          <w:tcPr>
            <w:tcW w:w="4113" w:type="dxa"/>
            <w:vAlign w:val="center"/>
          </w:tcPr>
          <w:p w:rsidR="00E050CE" w:rsidRPr="00A22972" w:rsidRDefault="00E050CE" w:rsidP="00FC4076">
            <w:pPr>
              <w:pStyle w:val="a1"/>
              <w:jc w:val="left"/>
              <w:rPr>
                <w:szCs w:val="18"/>
              </w:rPr>
            </w:pPr>
            <w:bookmarkStart w:id="12" w:name="s06"/>
            <w:bookmarkEnd w:id="12"/>
            <w:r w:rsidRPr="00A22972">
              <w:rPr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125</w:t>
            </w:r>
          </w:p>
        </w:tc>
        <w:tc>
          <w:tcPr>
            <w:tcW w:w="2124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175</w:t>
            </w:r>
          </w:p>
        </w:tc>
        <w:tc>
          <w:tcPr>
            <w:tcW w:w="1419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2</w:t>
            </w:r>
          </w:p>
        </w:tc>
      </w:tr>
      <w:tr w:rsidR="00E050CE" w:rsidRPr="00A22972" w:rsidTr="00FC4076">
        <w:trPr>
          <w:jc w:val="center"/>
        </w:trPr>
        <w:tc>
          <w:tcPr>
            <w:tcW w:w="4113" w:type="dxa"/>
            <w:vAlign w:val="center"/>
          </w:tcPr>
          <w:p w:rsidR="00E050CE" w:rsidRPr="00A22972" w:rsidRDefault="00E050CE" w:rsidP="00FC4076">
            <w:pPr>
              <w:pStyle w:val="a1"/>
              <w:jc w:val="left"/>
              <w:rPr>
                <w:szCs w:val="18"/>
              </w:rPr>
            </w:pPr>
            <w:bookmarkStart w:id="13" w:name="s07"/>
            <w:bookmarkEnd w:id="13"/>
            <w:r w:rsidRPr="00A22972">
              <w:rPr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6</w:t>
            </w:r>
          </w:p>
        </w:tc>
        <w:tc>
          <w:tcPr>
            <w:tcW w:w="2124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10</w:t>
            </w:r>
          </w:p>
        </w:tc>
        <w:tc>
          <w:tcPr>
            <w:tcW w:w="1419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2</w:t>
            </w:r>
          </w:p>
        </w:tc>
      </w:tr>
      <w:tr w:rsidR="00E050CE" w:rsidRPr="00A22972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E050CE" w:rsidRPr="00A22972" w:rsidRDefault="00E050CE" w:rsidP="00FC4076">
            <w:pPr>
              <w:pStyle w:val="a1"/>
              <w:jc w:val="left"/>
              <w:rPr>
                <w:szCs w:val="18"/>
              </w:rPr>
            </w:pPr>
            <w:bookmarkStart w:id="14" w:name="s09"/>
            <w:bookmarkEnd w:id="14"/>
            <w:r w:rsidRPr="00A22972">
              <w:rPr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50</w:t>
            </w:r>
          </w:p>
        </w:tc>
        <w:tc>
          <w:tcPr>
            <w:tcW w:w="1419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E050CE" w:rsidRPr="00A22972" w:rsidTr="00FC4076">
        <w:trPr>
          <w:jc w:val="center"/>
        </w:trPr>
        <w:tc>
          <w:tcPr>
            <w:tcW w:w="4113" w:type="dxa"/>
            <w:vAlign w:val="center"/>
          </w:tcPr>
          <w:p w:rsidR="00E050CE" w:rsidRPr="00A22972" w:rsidRDefault="00E050CE" w:rsidP="00FC4076">
            <w:pPr>
              <w:pStyle w:val="a1"/>
              <w:jc w:val="left"/>
              <w:rPr>
                <w:szCs w:val="18"/>
              </w:rPr>
            </w:pPr>
            <w:bookmarkStart w:id="15" w:name="s13"/>
            <w:bookmarkEnd w:id="15"/>
            <w:r w:rsidRPr="00A22972">
              <w:rPr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20</w:t>
            </w:r>
          </w:p>
        </w:tc>
        <w:tc>
          <w:tcPr>
            <w:tcW w:w="1419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E050CE" w:rsidRPr="00A22972" w:rsidTr="00FC4076">
        <w:trPr>
          <w:jc w:val="center"/>
        </w:trPr>
        <w:tc>
          <w:tcPr>
            <w:tcW w:w="4113" w:type="dxa"/>
            <w:vAlign w:val="center"/>
          </w:tcPr>
          <w:p w:rsidR="00E050CE" w:rsidRPr="00A22972" w:rsidRDefault="00E050CE" w:rsidP="00FC4076">
            <w:pPr>
              <w:pStyle w:val="a1"/>
              <w:jc w:val="left"/>
              <w:rPr>
                <w:b/>
                <w:szCs w:val="18"/>
              </w:rPr>
            </w:pPr>
            <w:r w:rsidRPr="00A22972">
              <w:rPr>
                <w:b/>
                <w:szCs w:val="18"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</w:p>
        </w:tc>
        <w:tc>
          <w:tcPr>
            <w:tcW w:w="2124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</w:p>
        </w:tc>
      </w:tr>
      <w:tr w:rsidR="00E050CE" w:rsidRPr="00A22972" w:rsidTr="00FC4076">
        <w:trPr>
          <w:jc w:val="center"/>
        </w:trPr>
        <w:tc>
          <w:tcPr>
            <w:tcW w:w="4113" w:type="dxa"/>
            <w:vAlign w:val="center"/>
          </w:tcPr>
          <w:p w:rsidR="00E050CE" w:rsidRPr="00A22972" w:rsidRDefault="00E050CE" w:rsidP="00FC4076">
            <w:pPr>
              <w:pStyle w:val="a1"/>
              <w:jc w:val="left"/>
              <w:rPr>
                <w:szCs w:val="18"/>
              </w:rPr>
            </w:pPr>
            <w:bookmarkStart w:id="16" w:name="s18"/>
            <w:bookmarkEnd w:id="16"/>
            <w:r w:rsidRPr="00A22972">
              <w:rPr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более 6</w:t>
            </w:r>
          </w:p>
        </w:tc>
        <w:tc>
          <w:tcPr>
            <w:tcW w:w="1419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E050CE" w:rsidRPr="00A22972" w:rsidTr="00FC4076">
        <w:trPr>
          <w:jc w:val="center"/>
        </w:trPr>
        <w:tc>
          <w:tcPr>
            <w:tcW w:w="4113" w:type="dxa"/>
            <w:vAlign w:val="center"/>
          </w:tcPr>
          <w:p w:rsidR="00E050CE" w:rsidRPr="00A22972" w:rsidRDefault="00E050CE" w:rsidP="00FC4076">
            <w:pPr>
              <w:pStyle w:val="a1"/>
              <w:jc w:val="left"/>
              <w:rPr>
                <w:szCs w:val="18"/>
              </w:rPr>
            </w:pPr>
            <w:bookmarkStart w:id="17" w:name="s21"/>
            <w:bookmarkEnd w:id="17"/>
            <w:r w:rsidRPr="00A22972">
              <w:rPr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менее 80</w:t>
            </w:r>
          </w:p>
        </w:tc>
        <w:tc>
          <w:tcPr>
            <w:tcW w:w="1419" w:type="dxa"/>
            <w:vAlign w:val="center"/>
          </w:tcPr>
          <w:p w:rsidR="00E050CE" w:rsidRPr="00A22972" w:rsidRDefault="00E050CE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</w:tbl>
    <w:p w:rsidR="00E050CE" w:rsidRPr="00A22972" w:rsidRDefault="00E050CE" w:rsidP="00D76DF8">
      <w:pPr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>8. Заключение:</w:t>
      </w:r>
      <w:r w:rsidRPr="00A22972">
        <w:rPr>
          <w:rStyle w:val="a0"/>
          <w:sz w:val="18"/>
          <w:szCs w:val="18"/>
        </w:rPr>
        <w:br/>
      </w:r>
      <w:fldSimple w:instr=" DOCVARIABLE att_zakl \* MERGEFORMAT ">
        <w:r w:rsidRPr="00A22972">
          <w:rPr>
            <w:bCs/>
            <w:sz w:val="18"/>
            <w:szCs w:val="18"/>
          </w:rPr>
          <w:t>-</w:t>
        </w:r>
        <w:r w:rsidRPr="00A22972">
          <w:rPr>
            <w:sz w:val="18"/>
            <w:szCs w:val="18"/>
          </w:rPr>
          <w:t xml:space="preserve"> фактический уровень вредного фактора соответствует гигиеническим нормативам;</w:t>
        </w:r>
      </w:fldSimple>
      <w:r w:rsidRPr="00A22972">
        <w:rPr>
          <w:sz w:val="18"/>
          <w:szCs w:val="18"/>
        </w:rPr>
        <w:br/>
        <w:t xml:space="preserve">- класс (подкласс) условий труда - </w:t>
      </w:r>
      <w:fldSimple w:instr=" DOCVARIABLE class \* MERGEFORMAT ">
        <w:r w:rsidRPr="00A22972">
          <w:rPr>
            <w:sz w:val="18"/>
            <w:szCs w:val="18"/>
          </w:rPr>
          <w:t>2</w:t>
        </w:r>
      </w:fldSimple>
    </w:p>
    <w:p w:rsidR="00E050CE" w:rsidRPr="00A22972" w:rsidRDefault="00E050CE" w:rsidP="00BF498E">
      <w:pPr>
        <w:rPr>
          <w:rStyle w:val="a0"/>
          <w:sz w:val="18"/>
          <w:szCs w:val="18"/>
        </w:rPr>
      </w:pPr>
      <w:r w:rsidRPr="00A22972">
        <w:rPr>
          <w:rStyle w:val="a0"/>
          <w:sz w:val="18"/>
          <w:szCs w:val="1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548"/>
        <w:gridCol w:w="360"/>
        <w:gridCol w:w="2736"/>
        <w:gridCol w:w="284"/>
        <w:gridCol w:w="1701"/>
        <w:gridCol w:w="283"/>
        <w:gridCol w:w="3292"/>
      </w:tblGrid>
      <w:tr w:rsidR="00E050CE" w:rsidRPr="004211B4" w:rsidTr="004211B4">
        <w:trPr>
          <w:trHeight w:val="284"/>
        </w:trPr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E050CE" w:rsidRPr="004211B4" w:rsidRDefault="00E050CE" w:rsidP="00AA46ED">
            <w:pPr>
              <w:pStyle w:val="a1"/>
              <w:rPr>
                <w:szCs w:val="18"/>
              </w:rPr>
            </w:pPr>
            <w:r w:rsidRPr="004211B4">
              <w:rPr>
                <w:szCs w:val="18"/>
              </w:rPr>
              <w:t>1962</w:t>
            </w:r>
          </w:p>
        </w:tc>
        <w:tc>
          <w:tcPr>
            <w:tcW w:w="360" w:type="dxa"/>
            <w:vAlign w:val="bottom"/>
          </w:tcPr>
          <w:p w:rsidR="00E050CE" w:rsidRPr="004211B4" w:rsidRDefault="00E050CE" w:rsidP="00AA46ED">
            <w:pPr>
              <w:pStyle w:val="a1"/>
              <w:rPr>
                <w:szCs w:val="1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:rsidR="00E050CE" w:rsidRPr="004211B4" w:rsidRDefault="00E050CE" w:rsidP="00AA46ED">
            <w:pPr>
              <w:pStyle w:val="a1"/>
              <w:rPr>
                <w:szCs w:val="18"/>
              </w:rPr>
            </w:pPr>
            <w:r w:rsidRPr="004211B4">
              <w:rPr>
                <w:szCs w:val="18"/>
              </w:rPr>
              <w:t>Специалист по СОУТ</w:t>
            </w:r>
          </w:p>
        </w:tc>
        <w:tc>
          <w:tcPr>
            <w:tcW w:w="284" w:type="dxa"/>
            <w:vAlign w:val="bottom"/>
          </w:tcPr>
          <w:p w:rsidR="00E050CE" w:rsidRPr="004211B4" w:rsidRDefault="00E050CE" w:rsidP="00AA46ED">
            <w:pPr>
              <w:pStyle w:val="a1"/>
              <w:rPr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E050CE" w:rsidRPr="004211B4" w:rsidRDefault="00E050CE" w:rsidP="00AA46ED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bottom"/>
          </w:tcPr>
          <w:p w:rsidR="00E050CE" w:rsidRPr="004211B4" w:rsidRDefault="00E050CE" w:rsidP="00AA46ED">
            <w:pPr>
              <w:pStyle w:val="a1"/>
              <w:rPr>
                <w:szCs w:val="18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E050CE" w:rsidRPr="004211B4" w:rsidRDefault="00E050CE" w:rsidP="00AA46ED">
            <w:pPr>
              <w:pStyle w:val="a1"/>
              <w:rPr>
                <w:szCs w:val="18"/>
              </w:rPr>
            </w:pPr>
            <w:r w:rsidRPr="004211B4">
              <w:rPr>
                <w:szCs w:val="18"/>
              </w:rPr>
              <w:t>Скребнёв Б. В.</w:t>
            </w:r>
          </w:p>
        </w:tc>
      </w:tr>
      <w:tr w:rsidR="00E050CE" w:rsidRPr="004211B4" w:rsidTr="004211B4">
        <w:trPr>
          <w:trHeight w:val="284"/>
        </w:trPr>
        <w:tc>
          <w:tcPr>
            <w:tcW w:w="1548" w:type="dxa"/>
            <w:tcBorders>
              <w:top w:val="single" w:sz="4" w:space="0" w:color="auto"/>
            </w:tcBorders>
          </w:tcPr>
          <w:p w:rsidR="00E050CE" w:rsidRPr="004211B4" w:rsidRDefault="00E050CE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4211B4">
              <w:rPr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360" w:type="dxa"/>
          </w:tcPr>
          <w:p w:rsidR="00E050CE" w:rsidRPr="004211B4" w:rsidRDefault="00E050CE" w:rsidP="00AA46ED">
            <w:pPr>
              <w:pStyle w:val="a1"/>
              <w:rPr>
                <w:b/>
                <w:szCs w:val="18"/>
                <w:vertAlign w:val="superscript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:rsidR="00E050CE" w:rsidRPr="004211B4" w:rsidRDefault="00E050CE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4211B4">
              <w:rPr>
                <w:szCs w:val="18"/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050CE" w:rsidRPr="004211B4" w:rsidRDefault="00E050CE" w:rsidP="00AA46ED">
            <w:pPr>
              <w:pStyle w:val="a1"/>
              <w:rPr>
                <w:b/>
                <w:szCs w:val="18"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050CE" w:rsidRPr="004211B4" w:rsidRDefault="00E050CE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4211B4">
              <w:rPr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050CE" w:rsidRPr="004211B4" w:rsidRDefault="00E050CE" w:rsidP="00AA46ED">
            <w:pPr>
              <w:pStyle w:val="a1"/>
              <w:rPr>
                <w:b/>
                <w:szCs w:val="18"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050CE" w:rsidRPr="004211B4" w:rsidRDefault="00E050CE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4211B4">
              <w:rPr>
                <w:szCs w:val="18"/>
                <w:vertAlign w:val="superscript"/>
              </w:rPr>
              <w:t>(Ф.И.О.)</w:t>
            </w:r>
          </w:p>
        </w:tc>
      </w:tr>
    </w:tbl>
    <w:p w:rsidR="00E050CE" w:rsidRPr="00A22972" w:rsidRDefault="00E050CE" w:rsidP="00454EE3">
      <w:pPr>
        <w:spacing w:before="120"/>
        <w:rPr>
          <w:rStyle w:val="a0"/>
          <w:sz w:val="18"/>
          <w:szCs w:val="18"/>
        </w:rPr>
      </w:pPr>
      <w:r w:rsidRPr="00A22972">
        <w:rPr>
          <w:rStyle w:val="a0"/>
          <w:sz w:val="18"/>
          <w:szCs w:val="18"/>
        </w:rPr>
        <w:t>10.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E050CE" w:rsidRPr="004211B4" w:rsidTr="005D4904">
        <w:trPr>
          <w:trHeight w:val="284"/>
        </w:trPr>
        <w:tc>
          <w:tcPr>
            <w:tcW w:w="1668" w:type="dxa"/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</w:rPr>
            </w:pPr>
            <w:r w:rsidRPr="004211B4">
              <w:rPr>
                <w:szCs w:val="18"/>
              </w:rPr>
              <w:t>Руководитель группы</w:t>
            </w:r>
          </w:p>
        </w:tc>
        <w:tc>
          <w:tcPr>
            <w:tcW w:w="284" w:type="dxa"/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</w:rPr>
            </w:pPr>
            <w:r w:rsidRPr="004211B4">
              <w:rPr>
                <w:szCs w:val="18"/>
              </w:rPr>
              <w:t>Суслова О. Г.</w:t>
            </w:r>
          </w:p>
        </w:tc>
      </w:tr>
      <w:tr w:rsidR="00E050CE" w:rsidRPr="004211B4" w:rsidTr="005D4904">
        <w:trPr>
          <w:trHeight w:val="284"/>
        </w:trPr>
        <w:tc>
          <w:tcPr>
            <w:tcW w:w="1668" w:type="dxa"/>
            <w:vAlign w:val="center"/>
          </w:tcPr>
          <w:p w:rsidR="00E050CE" w:rsidRPr="004211B4" w:rsidRDefault="00E050CE" w:rsidP="005D4904">
            <w:pPr>
              <w:pStyle w:val="a1"/>
              <w:jc w:val="left"/>
              <w:rPr>
                <w:b/>
                <w:szCs w:val="18"/>
                <w:vertAlign w:val="superscript"/>
              </w:rPr>
            </w:pPr>
            <w:bookmarkStart w:id="20" w:name="sign_boss_sdate_bm"/>
            <w:bookmarkEnd w:id="20"/>
          </w:p>
        </w:tc>
        <w:tc>
          <w:tcPr>
            <w:tcW w:w="283" w:type="dxa"/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  <w:vertAlign w:val="superscript"/>
              </w:rPr>
            </w:pPr>
            <w:bookmarkStart w:id="21" w:name="sign_boss_state_bm"/>
            <w:bookmarkEnd w:id="21"/>
            <w:r w:rsidRPr="004211B4">
              <w:rPr>
                <w:szCs w:val="18"/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  <w:vertAlign w:val="superscript"/>
              </w:rPr>
            </w:pPr>
            <w:bookmarkStart w:id="22" w:name="fio_bos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  <w:vertAlign w:val="superscript"/>
              </w:rPr>
            </w:pPr>
            <w:bookmarkStart w:id="23" w:name="sign_boss_sign_bm"/>
            <w:bookmarkEnd w:id="23"/>
            <w:r w:rsidRPr="004211B4">
              <w:rPr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  <w:vertAlign w:val="superscript"/>
              </w:rPr>
            </w:pPr>
            <w:bookmarkStart w:id="24" w:name="fio_boss4"/>
            <w:bookmarkEnd w:id="24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050CE" w:rsidRPr="004211B4" w:rsidRDefault="00E050CE" w:rsidP="00D60C40">
            <w:pPr>
              <w:pStyle w:val="a1"/>
              <w:rPr>
                <w:szCs w:val="18"/>
                <w:vertAlign w:val="superscript"/>
              </w:rPr>
            </w:pPr>
            <w:bookmarkStart w:id="25" w:name="sign_boss_fio_bm"/>
            <w:bookmarkEnd w:id="25"/>
            <w:r w:rsidRPr="004211B4">
              <w:rPr>
                <w:szCs w:val="18"/>
                <w:vertAlign w:val="superscript"/>
              </w:rPr>
              <w:t>(Ф.И.О.)</w:t>
            </w:r>
          </w:p>
        </w:tc>
      </w:tr>
    </w:tbl>
    <w:p w:rsidR="00E050CE" w:rsidRPr="00A22972" w:rsidRDefault="00E050CE" w:rsidP="00F31233">
      <w:pPr>
        <w:spacing w:before="120"/>
        <w:rPr>
          <w:sz w:val="18"/>
          <w:szCs w:val="18"/>
        </w:rPr>
      </w:pPr>
    </w:p>
    <w:sectPr w:rsidR="00E050CE" w:rsidRPr="00A22972" w:rsidSect="00364A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851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0CE" w:rsidRDefault="00E050CE" w:rsidP="0076042D">
      <w:pPr>
        <w:pStyle w:val="a2"/>
      </w:pPr>
      <w:r>
        <w:separator/>
      </w:r>
    </w:p>
  </w:endnote>
  <w:endnote w:type="continuationSeparator" w:id="0">
    <w:p w:rsidR="00E050CE" w:rsidRDefault="00E050CE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CE" w:rsidRDefault="00E050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952"/>
      <w:gridCol w:w="805"/>
      <w:gridCol w:w="4947"/>
    </w:tblGrid>
    <w:tr w:rsidR="00E050CE" w:rsidTr="005D4904">
      <w:tc>
        <w:tcPr>
          <w:tcW w:w="4428" w:type="dxa"/>
        </w:tcPr>
        <w:p w:rsidR="00E050CE" w:rsidRPr="005D4904" w:rsidRDefault="00E050C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23-86/19- Н</w:t>
          </w:r>
        </w:p>
      </w:tc>
      <w:tc>
        <w:tcPr>
          <w:tcW w:w="720" w:type="dxa"/>
        </w:tcPr>
        <w:p w:rsidR="00E050CE" w:rsidRPr="005D4904" w:rsidRDefault="00E050CE" w:rsidP="005D4904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423" w:type="dxa"/>
        </w:tcPr>
        <w:p w:rsidR="00E050CE" w:rsidRPr="005D4904" w:rsidRDefault="00E050CE" w:rsidP="005D4904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5D4904">
            <w:rPr>
              <w:rStyle w:val="PageNumber"/>
              <w:sz w:val="20"/>
              <w:szCs w:val="20"/>
            </w:rPr>
            <w:t xml:space="preserve">Стр. </w:t>
          </w:r>
          <w:r w:rsidRPr="005D4904">
            <w:rPr>
              <w:rStyle w:val="PageNumber"/>
              <w:sz w:val="20"/>
              <w:szCs w:val="20"/>
            </w:rPr>
            <w:fldChar w:fldCharType="begin"/>
          </w:r>
          <w:r w:rsidRPr="005D4904">
            <w:rPr>
              <w:rStyle w:val="PageNumber"/>
              <w:sz w:val="20"/>
              <w:szCs w:val="20"/>
            </w:rPr>
            <w:instrText xml:space="preserve">PAGE  </w:instrText>
          </w:r>
          <w:r w:rsidRPr="005D4904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5D4904">
            <w:rPr>
              <w:rStyle w:val="PageNumber"/>
              <w:sz w:val="20"/>
              <w:szCs w:val="20"/>
            </w:rPr>
            <w:fldChar w:fldCharType="end"/>
          </w:r>
          <w:r w:rsidRPr="005D4904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344D78">
              <w:rPr>
                <w:rStyle w:val="PageNumber"/>
                <w:noProof/>
                <w:sz w:val="20"/>
                <w:szCs w:val="22"/>
              </w:rPr>
              <w:t>1</w:t>
            </w:r>
          </w:fldSimple>
          <w:r w:rsidRPr="005D4904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E050CE" w:rsidRDefault="00E050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CE" w:rsidRDefault="00E050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0CE" w:rsidRDefault="00E050CE" w:rsidP="0076042D">
      <w:pPr>
        <w:pStyle w:val="a2"/>
      </w:pPr>
      <w:r>
        <w:separator/>
      </w:r>
    </w:p>
  </w:footnote>
  <w:footnote w:type="continuationSeparator" w:id="0">
    <w:p w:rsidR="00E050CE" w:rsidRDefault="00E050CE" w:rsidP="0076042D">
      <w:pPr>
        <w:pStyle w:val="a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CE" w:rsidRDefault="00E050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CE" w:rsidRDefault="00E050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CE" w:rsidRDefault="00E050C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boss_data" w:val="D522E0BDBA1C4DD7B9BD47A6B5A5D49F~061-472-725-61"/>
    <w:docVar w:name="ceh_info" w:val=" Заготовительный участок"/>
    <w:docVar w:name="class" w:val="2"/>
    <w:docVar w:name="close_doc_flag" w:val="0"/>
    <w:docVar w:name="co_classes" w:val="   "/>
    <w:docVar w:name="codeok" w:val=" 1920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08.04.2019"/>
    <w:docVar w:name="D_prikaz" w:val="18.04.2019"/>
    <w:docVar w:name="fac_name" w:val="Напряженность"/>
    <w:docVar w:name="fac_name2" w:val="Напряженность"/>
    <w:docVar w:name="facid" w:val="14"/>
    <w:docVar w:name="fact_adr" w:val="   "/>
    <w:docVar w:name="factor_guid" w:val="EC1C52F64BFF4FEDAE9D5B25DDCFFFF2"/>
    <w:docVar w:name="fill_date" w:val="30.04.2019"/>
    <w:docVar w:name="footer_num" w:val="Протокол № 23-86/19- Н"/>
    <w:docVar w:name="hlp" w:val="3"/>
    <w:docVar w:name="izm_date" w:val="22.04.2019"/>
    <w:docVar w:name="izm_metod" w:val="    "/>
    <w:docVar w:name="izm_nd_new" w:val="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.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86"/>
    <w:docVar w:name="N_prikaz" w:val="01-01-№366"/>
    <w:docVar w:name="num_doc" w:val="23-86/19- Н "/>
    <w:docVar w:name="num_form" w:val="2"/>
    <w:docVar w:name="oborud" w:val=" Трактор &quot;Белорус-320.4&quot;, трактор &quot;МТЗ-82&quot; "/>
    <w:docVar w:name="operac" w:val=" Выполняет должностные обязанности согласно должностной инструкции "/>
    <w:docVar w:name="org_id" w:val="1"/>
    <w:docVar w:name="org_member_fio" w:val=" "/>
    <w:docVar w:name="org_member_state" w:val=" "/>
    <w:docVar w:name="pers_guids" w:val="0F4BB6FA6E12499284380B067A1DACDC@072-815-564-73"/>
    <w:docVar w:name="pers_snils" w:val="0F4BB6FA6E12499284380B067A1DACDC@072-815-564-73"/>
    <w:docVar w:name="rab_250n" w:val="0"/>
    <w:docVar w:name="rab_250n_p5" w:val="0"/>
    <w:docVar w:name="rab_543n" w:val="0"/>
    <w:docVar w:name="rab_fio" w:val="   "/>
    <w:docVar w:name="raschet" w:val="   "/>
    <w:docVar w:name="rbtd_adr" w:val="344065, г. Ростов-на-Дону, ул. 50-летия Ростсельмаша, 2-6/22 "/>
    <w:docVar w:name="rbtd_name" w:val="Акционерное общество &quot;Клевер&quot; "/>
    <w:docVar w:name="rm_guid" w:val="775A8165E18D48D4A63E6F76EC9B664E"/>
    <w:docVar w:name="rm_id" w:val="39"/>
    <w:docVar w:name="rm_name" w:val=" Тракторист "/>
    <w:docVar w:name="rm_number" w:val=" 23-86/19 "/>
    <w:docVar w:name="si_guids" w:val="47BC5591E56B45B996BC5AF86CC8D56F@8666@08.11.2018@07.11.2019"/>
    <w:docVar w:name="sign_date" w:val="   "/>
    <w:docVar w:name="struct_info" w:val="    "/>
    <w:docVar w:name="template" w:val="napr_prg_sout.dot"/>
    <w:docVar w:name="timesmena" w:val="480"/>
    <w:docVar w:name="tools" w:val=" Не используются "/>
    <w:docVar w:name="version" w:val="51"/>
  </w:docVars>
  <w:rsids>
    <w:rsidRoot w:val="00276D1F"/>
    <w:rsid w:val="0000226E"/>
    <w:rsid w:val="00012A38"/>
    <w:rsid w:val="00015E16"/>
    <w:rsid w:val="00025683"/>
    <w:rsid w:val="00035BFA"/>
    <w:rsid w:val="00040807"/>
    <w:rsid w:val="00046815"/>
    <w:rsid w:val="0005036C"/>
    <w:rsid w:val="0005566C"/>
    <w:rsid w:val="000C4DF1"/>
    <w:rsid w:val="000D1F5B"/>
    <w:rsid w:val="000D6EAF"/>
    <w:rsid w:val="000E5AFA"/>
    <w:rsid w:val="000F6327"/>
    <w:rsid w:val="00110025"/>
    <w:rsid w:val="00110592"/>
    <w:rsid w:val="001315F5"/>
    <w:rsid w:val="001429B1"/>
    <w:rsid w:val="00154F79"/>
    <w:rsid w:val="001607C8"/>
    <w:rsid w:val="001804CB"/>
    <w:rsid w:val="00194718"/>
    <w:rsid w:val="001B3968"/>
    <w:rsid w:val="001B548A"/>
    <w:rsid w:val="001E37E0"/>
    <w:rsid w:val="001F233F"/>
    <w:rsid w:val="001F4599"/>
    <w:rsid w:val="001F4D8D"/>
    <w:rsid w:val="0020012C"/>
    <w:rsid w:val="00200396"/>
    <w:rsid w:val="00202EE8"/>
    <w:rsid w:val="002105D4"/>
    <w:rsid w:val="00215729"/>
    <w:rsid w:val="00232627"/>
    <w:rsid w:val="00234605"/>
    <w:rsid w:val="00234932"/>
    <w:rsid w:val="00242574"/>
    <w:rsid w:val="002432D7"/>
    <w:rsid w:val="00243B18"/>
    <w:rsid w:val="00276D1F"/>
    <w:rsid w:val="00285045"/>
    <w:rsid w:val="00285DC1"/>
    <w:rsid w:val="002922B0"/>
    <w:rsid w:val="002A1F39"/>
    <w:rsid w:val="002A51F7"/>
    <w:rsid w:val="002B42C1"/>
    <w:rsid w:val="002E4C91"/>
    <w:rsid w:val="002E55C6"/>
    <w:rsid w:val="002F1350"/>
    <w:rsid w:val="00305B2F"/>
    <w:rsid w:val="00306A06"/>
    <w:rsid w:val="00325D8B"/>
    <w:rsid w:val="003304FD"/>
    <w:rsid w:val="003419AE"/>
    <w:rsid w:val="00344D78"/>
    <w:rsid w:val="003458A1"/>
    <w:rsid w:val="0035410A"/>
    <w:rsid w:val="00364A6A"/>
    <w:rsid w:val="00364ADD"/>
    <w:rsid w:val="00367816"/>
    <w:rsid w:val="00372FB4"/>
    <w:rsid w:val="003876C3"/>
    <w:rsid w:val="003C24DB"/>
    <w:rsid w:val="003C4D1B"/>
    <w:rsid w:val="003D1208"/>
    <w:rsid w:val="003D2A8C"/>
    <w:rsid w:val="003D4ECB"/>
    <w:rsid w:val="003E26C0"/>
    <w:rsid w:val="003E38F0"/>
    <w:rsid w:val="0040104A"/>
    <w:rsid w:val="00402356"/>
    <w:rsid w:val="00402CAC"/>
    <w:rsid w:val="004211B4"/>
    <w:rsid w:val="00424796"/>
    <w:rsid w:val="00426B3D"/>
    <w:rsid w:val="00430703"/>
    <w:rsid w:val="00444410"/>
    <w:rsid w:val="00454EE3"/>
    <w:rsid w:val="00470374"/>
    <w:rsid w:val="0047621B"/>
    <w:rsid w:val="00485BBF"/>
    <w:rsid w:val="00486D16"/>
    <w:rsid w:val="004924D5"/>
    <w:rsid w:val="004A02B8"/>
    <w:rsid w:val="004A238A"/>
    <w:rsid w:val="004A47AD"/>
    <w:rsid w:val="004C4DB2"/>
    <w:rsid w:val="004C6563"/>
    <w:rsid w:val="004C6E55"/>
    <w:rsid w:val="004E7B1A"/>
    <w:rsid w:val="004E7C03"/>
    <w:rsid w:val="004F3516"/>
    <w:rsid w:val="004F6AB0"/>
    <w:rsid w:val="00511174"/>
    <w:rsid w:val="005124E1"/>
    <w:rsid w:val="0054751C"/>
    <w:rsid w:val="00547EDA"/>
    <w:rsid w:val="0055234D"/>
    <w:rsid w:val="00556F1E"/>
    <w:rsid w:val="00561AC8"/>
    <w:rsid w:val="00563E94"/>
    <w:rsid w:val="00564571"/>
    <w:rsid w:val="005712AF"/>
    <w:rsid w:val="005731F3"/>
    <w:rsid w:val="00576095"/>
    <w:rsid w:val="005859B9"/>
    <w:rsid w:val="005949B8"/>
    <w:rsid w:val="00595288"/>
    <w:rsid w:val="005A3A36"/>
    <w:rsid w:val="005B466C"/>
    <w:rsid w:val="005B7FE8"/>
    <w:rsid w:val="005C0A9A"/>
    <w:rsid w:val="005C7E94"/>
    <w:rsid w:val="005D36F6"/>
    <w:rsid w:val="005D4904"/>
    <w:rsid w:val="005E629B"/>
    <w:rsid w:val="005F1AD1"/>
    <w:rsid w:val="00622C52"/>
    <w:rsid w:val="00640509"/>
    <w:rsid w:val="00640EDB"/>
    <w:rsid w:val="00641F02"/>
    <w:rsid w:val="00647E98"/>
    <w:rsid w:val="00657A7A"/>
    <w:rsid w:val="00672E94"/>
    <w:rsid w:val="00674E86"/>
    <w:rsid w:val="0069682B"/>
    <w:rsid w:val="006A367A"/>
    <w:rsid w:val="006A681D"/>
    <w:rsid w:val="006A7F4E"/>
    <w:rsid w:val="006B5BF2"/>
    <w:rsid w:val="006C28B3"/>
    <w:rsid w:val="006C3CDF"/>
    <w:rsid w:val="006E2451"/>
    <w:rsid w:val="00702DCA"/>
    <w:rsid w:val="007049EB"/>
    <w:rsid w:val="00710271"/>
    <w:rsid w:val="00715057"/>
    <w:rsid w:val="00717C9F"/>
    <w:rsid w:val="007225BA"/>
    <w:rsid w:val="00723032"/>
    <w:rsid w:val="007242D7"/>
    <w:rsid w:val="00727364"/>
    <w:rsid w:val="00733EEA"/>
    <w:rsid w:val="007414C0"/>
    <w:rsid w:val="00745D40"/>
    <w:rsid w:val="00753661"/>
    <w:rsid w:val="00754ED4"/>
    <w:rsid w:val="0076042D"/>
    <w:rsid w:val="007611C0"/>
    <w:rsid w:val="00763690"/>
    <w:rsid w:val="007913D9"/>
    <w:rsid w:val="00794E17"/>
    <w:rsid w:val="007A4C5E"/>
    <w:rsid w:val="007A6378"/>
    <w:rsid w:val="007D1852"/>
    <w:rsid w:val="007D2CEA"/>
    <w:rsid w:val="007E5B58"/>
    <w:rsid w:val="00832083"/>
    <w:rsid w:val="008354BC"/>
    <w:rsid w:val="00852C76"/>
    <w:rsid w:val="00883461"/>
    <w:rsid w:val="00893EF5"/>
    <w:rsid w:val="008960A3"/>
    <w:rsid w:val="00897747"/>
    <w:rsid w:val="008A7304"/>
    <w:rsid w:val="008C4265"/>
    <w:rsid w:val="008C739D"/>
    <w:rsid w:val="008D21D1"/>
    <w:rsid w:val="008D5F6D"/>
    <w:rsid w:val="008E68DE"/>
    <w:rsid w:val="008F6565"/>
    <w:rsid w:val="0090588D"/>
    <w:rsid w:val="00910A5D"/>
    <w:rsid w:val="009130E4"/>
    <w:rsid w:val="0092375C"/>
    <w:rsid w:val="0092778A"/>
    <w:rsid w:val="009500A3"/>
    <w:rsid w:val="009551AD"/>
    <w:rsid w:val="00967790"/>
    <w:rsid w:val="0097486E"/>
    <w:rsid w:val="009A616F"/>
    <w:rsid w:val="009B05C1"/>
    <w:rsid w:val="009B261A"/>
    <w:rsid w:val="009B6C80"/>
    <w:rsid w:val="009D65C5"/>
    <w:rsid w:val="009E1187"/>
    <w:rsid w:val="009F7ED5"/>
    <w:rsid w:val="00A10B43"/>
    <w:rsid w:val="00A12349"/>
    <w:rsid w:val="00A22972"/>
    <w:rsid w:val="00A342DC"/>
    <w:rsid w:val="00A37692"/>
    <w:rsid w:val="00A450E2"/>
    <w:rsid w:val="00A612A9"/>
    <w:rsid w:val="00A70909"/>
    <w:rsid w:val="00A80E55"/>
    <w:rsid w:val="00A91908"/>
    <w:rsid w:val="00AA4551"/>
    <w:rsid w:val="00AA46ED"/>
    <w:rsid w:val="00AA4DCC"/>
    <w:rsid w:val="00AB07E0"/>
    <w:rsid w:val="00AD14A4"/>
    <w:rsid w:val="00AD5F92"/>
    <w:rsid w:val="00AD7C32"/>
    <w:rsid w:val="00AF7604"/>
    <w:rsid w:val="00AF796F"/>
    <w:rsid w:val="00B51E86"/>
    <w:rsid w:val="00BA5029"/>
    <w:rsid w:val="00BB13EA"/>
    <w:rsid w:val="00BB485F"/>
    <w:rsid w:val="00BB5ECE"/>
    <w:rsid w:val="00BC2D9E"/>
    <w:rsid w:val="00BC2F3C"/>
    <w:rsid w:val="00BC4FF0"/>
    <w:rsid w:val="00BF498E"/>
    <w:rsid w:val="00C02721"/>
    <w:rsid w:val="00C03665"/>
    <w:rsid w:val="00C21062"/>
    <w:rsid w:val="00C3083C"/>
    <w:rsid w:val="00C345C7"/>
    <w:rsid w:val="00C4536C"/>
    <w:rsid w:val="00C7080A"/>
    <w:rsid w:val="00C963E6"/>
    <w:rsid w:val="00C96C71"/>
    <w:rsid w:val="00CA40DE"/>
    <w:rsid w:val="00CB1885"/>
    <w:rsid w:val="00CC34B4"/>
    <w:rsid w:val="00CD288F"/>
    <w:rsid w:val="00CD4B37"/>
    <w:rsid w:val="00CD6B08"/>
    <w:rsid w:val="00CE2E3E"/>
    <w:rsid w:val="00CE3307"/>
    <w:rsid w:val="00D010A1"/>
    <w:rsid w:val="00D0119C"/>
    <w:rsid w:val="00D07191"/>
    <w:rsid w:val="00D1008E"/>
    <w:rsid w:val="00D433AE"/>
    <w:rsid w:val="00D54082"/>
    <w:rsid w:val="00D60C40"/>
    <w:rsid w:val="00D74283"/>
    <w:rsid w:val="00D76DF8"/>
    <w:rsid w:val="00D845FD"/>
    <w:rsid w:val="00D865E9"/>
    <w:rsid w:val="00D91421"/>
    <w:rsid w:val="00D97BF4"/>
    <w:rsid w:val="00DA264B"/>
    <w:rsid w:val="00DB2D4B"/>
    <w:rsid w:val="00DB5302"/>
    <w:rsid w:val="00DB5735"/>
    <w:rsid w:val="00DC0839"/>
    <w:rsid w:val="00DC1AA1"/>
    <w:rsid w:val="00DD3565"/>
    <w:rsid w:val="00DD6B1F"/>
    <w:rsid w:val="00DF4A78"/>
    <w:rsid w:val="00E050CE"/>
    <w:rsid w:val="00E10B2D"/>
    <w:rsid w:val="00E124F4"/>
    <w:rsid w:val="00E36337"/>
    <w:rsid w:val="00E43247"/>
    <w:rsid w:val="00E908A7"/>
    <w:rsid w:val="00EB0BAC"/>
    <w:rsid w:val="00EB72AD"/>
    <w:rsid w:val="00EC37A1"/>
    <w:rsid w:val="00EC6AEB"/>
    <w:rsid w:val="00ED5715"/>
    <w:rsid w:val="00EE2799"/>
    <w:rsid w:val="00EE3C34"/>
    <w:rsid w:val="00EE624D"/>
    <w:rsid w:val="00EE6CDD"/>
    <w:rsid w:val="00EF07FB"/>
    <w:rsid w:val="00EF3DC4"/>
    <w:rsid w:val="00EF5EA8"/>
    <w:rsid w:val="00EF7F99"/>
    <w:rsid w:val="00F0460B"/>
    <w:rsid w:val="00F14E90"/>
    <w:rsid w:val="00F17946"/>
    <w:rsid w:val="00F17DFD"/>
    <w:rsid w:val="00F31233"/>
    <w:rsid w:val="00F74CCB"/>
    <w:rsid w:val="00F76072"/>
    <w:rsid w:val="00F852DE"/>
    <w:rsid w:val="00F94F29"/>
    <w:rsid w:val="00F96B5E"/>
    <w:rsid w:val="00FB001B"/>
    <w:rsid w:val="00FB3A74"/>
    <w:rsid w:val="00FB3B74"/>
    <w:rsid w:val="00FC4076"/>
    <w:rsid w:val="00FD2BA8"/>
    <w:rsid w:val="00FE05C7"/>
    <w:rsid w:val="00FE5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C4076"/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1AD1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F1AD1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FC4076"/>
    <w:pPr>
      <w:jc w:val="center"/>
    </w:pPr>
    <w:rPr>
      <w:sz w:val="18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1AD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F1AD1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  <w:style w:type="paragraph" w:customStyle="1" w:styleId="1">
    <w:name w:val="Обычный1"/>
    <w:uiPriority w:val="99"/>
    <w:rsid w:val="00745D40"/>
    <w:pPr>
      <w:widowControl w:val="0"/>
      <w:spacing w:before="20"/>
    </w:pPr>
    <w:rPr>
      <w:sz w:val="18"/>
      <w:szCs w:val="2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1</Pages>
  <Words>565</Words>
  <Characters>3222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Колесников</dc:creator>
  <cp:keywords/>
  <dc:description/>
  <cp:lastModifiedBy>admin</cp:lastModifiedBy>
  <cp:revision>14</cp:revision>
  <cp:lastPrinted>2018-08-30T11:40:00Z</cp:lastPrinted>
  <dcterms:created xsi:type="dcterms:W3CDTF">2018-10-18T18:58:00Z</dcterms:created>
  <dcterms:modified xsi:type="dcterms:W3CDTF">2019-04-29T11:13:00Z</dcterms:modified>
</cp:coreProperties>
</file>